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BD1FE" w14:textId="77777777" w:rsidR="002D404E" w:rsidRDefault="002D404E" w:rsidP="002D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Elyot DOLLID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04D3D7DE" w14:textId="77777777" w:rsidR="002D404E" w:rsidRDefault="002D404E" w:rsidP="002D404E">
      <w:pPr>
        <w:pStyle w:val="NoSpacing"/>
        <w:rPr>
          <w:rFonts w:cs="Times New Roman"/>
          <w:szCs w:val="24"/>
        </w:rPr>
      </w:pPr>
    </w:p>
    <w:p w14:paraId="4E0D03EA" w14:textId="77777777" w:rsidR="002D404E" w:rsidRDefault="002D404E" w:rsidP="002D404E">
      <w:pPr>
        <w:pStyle w:val="NoSpacing"/>
        <w:rPr>
          <w:rFonts w:cs="Times New Roman"/>
          <w:szCs w:val="24"/>
        </w:rPr>
      </w:pPr>
    </w:p>
    <w:p w14:paraId="645BFE8C" w14:textId="77777777" w:rsidR="002D404E" w:rsidRDefault="002D404E" w:rsidP="002D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Sep.1457</w:t>
      </w:r>
      <w:r>
        <w:rPr>
          <w:rFonts w:cs="Times New Roman"/>
          <w:szCs w:val="24"/>
        </w:rPr>
        <w:tab/>
        <w:t>He occurs in the Bridport Muster Roll.</w:t>
      </w:r>
    </w:p>
    <w:p w14:paraId="38413932" w14:textId="77777777" w:rsidR="002D404E" w:rsidRDefault="002D404E" w:rsidP="002D404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Bridport Muster Roll of 1457” by Thom Richardson in the Royal </w:t>
      </w:r>
      <w:proofErr w:type="spellStart"/>
      <w:r>
        <w:rPr>
          <w:rFonts w:cs="Times New Roman"/>
          <w:szCs w:val="24"/>
        </w:rPr>
        <w:t>Armouries</w:t>
      </w:r>
      <w:proofErr w:type="spell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Year Book</w:t>
      </w:r>
      <w:proofErr w:type="gramEnd"/>
      <w:r>
        <w:rPr>
          <w:rFonts w:cs="Times New Roman"/>
          <w:szCs w:val="24"/>
        </w:rPr>
        <w:t>, volume 2, 1997, pp.46-52)</w:t>
      </w:r>
    </w:p>
    <w:p w14:paraId="393C0210" w14:textId="77777777" w:rsidR="002D404E" w:rsidRDefault="002D404E" w:rsidP="002D404E">
      <w:pPr>
        <w:pStyle w:val="NoSpacing"/>
        <w:rPr>
          <w:rFonts w:cs="Times New Roman"/>
          <w:szCs w:val="24"/>
        </w:rPr>
      </w:pPr>
    </w:p>
    <w:p w14:paraId="4E2803EB" w14:textId="77777777" w:rsidR="002D404E" w:rsidRDefault="002D404E" w:rsidP="002D404E">
      <w:pPr>
        <w:pStyle w:val="NoSpacing"/>
        <w:rPr>
          <w:rFonts w:cs="Times New Roman"/>
          <w:szCs w:val="24"/>
        </w:rPr>
      </w:pPr>
    </w:p>
    <w:p w14:paraId="702B1B9F" w14:textId="77777777" w:rsidR="002D404E" w:rsidRDefault="002D404E" w:rsidP="002D40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63E5DB89" w14:textId="6257414C" w:rsidR="00BA00AB" w:rsidRPr="002D404E" w:rsidRDefault="000247F2" w:rsidP="002D404E">
      <w:r>
        <w:t xml:space="preserve"> </w:t>
      </w:r>
    </w:p>
    <w:sectPr w:rsidR="00BA00AB" w:rsidRPr="002D40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1632C" w14:textId="77777777" w:rsidR="002D404E" w:rsidRDefault="002D404E" w:rsidP="009139A6">
      <w:r>
        <w:separator/>
      </w:r>
    </w:p>
  </w:endnote>
  <w:endnote w:type="continuationSeparator" w:id="0">
    <w:p w14:paraId="7AA7D085" w14:textId="77777777" w:rsidR="002D404E" w:rsidRDefault="002D40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0D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CF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1AD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00940" w14:textId="77777777" w:rsidR="002D404E" w:rsidRDefault="002D404E" w:rsidP="009139A6">
      <w:r>
        <w:separator/>
      </w:r>
    </w:p>
  </w:footnote>
  <w:footnote w:type="continuationSeparator" w:id="0">
    <w:p w14:paraId="1F439610" w14:textId="77777777" w:rsidR="002D404E" w:rsidRDefault="002D40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D75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820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036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04E"/>
    <w:rsid w:val="000247F2"/>
    <w:rsid w:val="000666E0"/>
    <w:rsid w:val="002510B7"/>
    <w:rsid w:val="00270799"/>
    <w:rsid w:val="002D404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784DB"/>
  <w15:chartTrackingRefBased/>
  <w15:docId w15:val="{8C8363D6-04D8-4EC5-BB59-98DB95C7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2024-12-10T11:51:00Z</dcterms:created>
  <dcterms:modified xsi:type="dcterms:W3CDTF">2024-12-10T11:57:00Z</dcterms:modified>
</cp:coreProperties>
</file>